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1842DF" w14:textId="77777777" w:rsidR="00253D34" w:rsidRDefault="00253D34" w:rsidP="00753BA5">
      <w:pPr>
        <w:rPr>
          <w:rFonts w:cs="Arial"/>
        </w:rPr>
      </w:pPr>
    </w:p>
    <w:p w14:paraId="3963184E" w14:textId="77777777" w:rsidR="008E6C81" w:rsidRDefault="008E6C81" w:rsidP="00753BA5">
      <w:pPr>
        <w:rPr>
          <w:rFonts w:cs="Arial"/>
        </w:rPr>
      </w:pPr>
    </w:p>
    <w:p w14:paraId="7A6384C5" w14:textId="77777777" w:rsidR="00972234" w:rsidRDefault="00972234" w:rsidP="0097223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6E98083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20582097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6FE702F1" w14:textId="77777777" w:rsidR="00972234" w:rsidRDefault="00972234" w:rsidP="00972234">
      <w:pPr>
        <w:tabs>
          <w:tab w:val="left" w:pos="1083"/>
        </w:tabs>
        <w:rPr>
          <w:rFonts w:cs="Arial"/>
        </w:rPr>
      </w:pPr>
    </w:p>
    <w:p w14:paraId="0C68B956" w14:textId="77777777" w:rsidR="00972234" w:rsidRDefault="00972234" w:rsidP="00972234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glavnega ponudnika: </w:t>
      </w:r>
      <w:r w:rsidRPr="00DB421D">
        <w:rPr>
          <w:rFonts w:cs="Arial"/>
          <w:u w:val="single"/>
        </w:rPr>
        <w:t>____________________________________________</w:t>
      </w:r>
    </w:p>
    <w:p w14:paraId="289ACD5E" w14:textId="7C17EDDC" w:rsidR="00972234" w:rsidRDefault="00972234" w:rsidP="00972234">
      <w:pPr>
        <w:tabs>
          <w:tab w:val="left" w:pos="1083"/>
        </w:tabs>
        <w:rPr>
          <w:rFonts w:cs="Arial"/>
        </w:rPr>
      </w:pPr>
    </w:p>
    <w:p w14:paraId="424480A8" w14:textId="766C376C" w:rsidR="00BE53F8" w:rsidRPr="00603865" w:rsidRDefault="00BE53F8" w:rsidP="00603865">
      <w:pPr>
        <w:pStyle w:val="Odstavekseznama"/>
        <w:numPr>
          <w:ilvl w:val="0"/>
          <w:numId w:val="25"/>
        </w:numPr>
        <w:rPr>
          <w:rFonts w:ascii="Arial" w:hAnsi="Arial" w:cs="Arial"/>
          <w:b/>
        </w:rPr>
      </w:pPr>
      <w:r w:rsidRPr="00603865">
        <w:rPr>
          <w:rFonts w:ascii="Arial" w:hAnsi="Arial" w:cs="Arial"/>
          <w:b/>
          <w:bCs/>
        </w:rPr>
        <w:t>Razlog za izključitev iz 5k člena UREDBE SVETA (EU) 2022/576</w:t>
      </w:r>
    </w:p>
    <w:p w14:paraId="5908806D" w14:textId="164F44CA" w:rsidR="00BE53F8" w:rsidRPr="00BE53F8" w:rsidRDefault="00BE53F8" w:rsidP="00BE53F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0" w:name="_Hlk133245018"/>
      <w:r>
        <w:rPr>
          <w:rFonts w:cs="Arial"/>
          <w:lang w:eastAsia="en-US"/>
        </w:rPr>
        <w:t xml:space="preserve">Izjavljamo, da smo seznanjeni z </w:t>
      </w:r>
      <w:r w:rsidRPr="00BE53F8">
        <w:rPr>
          <w:rFonts w:cs="Arial"/>
          <w:lang w:eastAsia="en-US"/>
        </w:rPr>
        <w:t>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3633B5CE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ruskim državljanom ali fizičnim ali pravnim osebam, subjektom ali organom s sedežem v Rusiji;</w:t>
      </w:r>
    </w:p>
    <w:p w14:paraId="78D2825D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3EE02485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37E5CA2C" w14:textId="77777777" w:rsidR="00BE53F8" w:rsidRPr="00BE53F8" w:rsidRDefault="00BE53F8" w:rsidP="00BE53F8">
      <w:pPr>
        <w:numPr>
          <w:ilvl w:val="0"/>
          <w:numId w:val="20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BE53F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</w:p>
    <w:p w14:paraId="58993744" w14:textId="77777777" w:rsidR="00603865" w:rsidRDefault="00603865" w:rsidP="00603865">
      <w:pPr>
        <w:tabs>
          <w:tab w:val="left" w:pos="1083"/>
        </w:tabs>
        <w:rPr>
          <w:rFonts w:cs="Arial"/>
        </w:rPr>
      </w:pPr>
    </w:p>
    <w:p w14:paraId="40BE52C9" w14:textId="77777777" w:rsidR="00603865" w:rsidRPr="00603865" w:rsidRDefault="00603865" w:rsidP="00603865">
      <w:pPr>
        <w:pStyle w:val="Odstavekseznama"/>
        <w:numPr>
          <w:ilvl w:val="0"/>
          <w:numId w:val="25"/>
        </w:numPr>
        <w:tabs>
          <w:tab w:val="left" w:pos="1083"/>
        </w:tabs>
        <w:rPr>
          <w:rFonts w:ascii="Arial" w:hAnsi="Arial" w:cs="Arial"/>
        </w:rPr>
      </w:pPr>
      <w:r w:rsidRPr="00603865">
        <w:rPr>
          <w:rFonts w:ascii="Arial" w:hAnsi="Arial" w:cs="Arial"/>
        </w:rPr>
        <w:t>Izjavljamo, da imamo ustrezno bonitetno oceno skladno z 2 B točko obrazca OBR-2.06.</w:t>
      </w:r>
    </w:p>
    <w:p w14:paraId="2474AD23" w14:textId="63A15ECA" w:rsidR="00603865" w:rsidRPr="00603865" w:rsidRDefault="00603865" w:rsidP="00603865">
      <w:pPr>
        <w:pStyle w:val="Odstavekseznama"/>
        <w:tabs>
          <w:tab w:val="left" w:pos="1083"/>
        </w:tabs>
        <w:rPr>
          <w:rFonts w:ascii="Arial" w:hAnsi="Arial" w:cs="Arial"/>
        </w:rPr>
      </w:pPr>
      <w:r w:rsidRPr="00603865">
        <w:rPr>
          <w:rFonts w:ascii="Arial" w:hAnsi="Arial" w:cs="Arial"/>
        </w:rPr>
        <w:t xml:space="preserve">DOKAZILO: Ponudnik predloži ustrezno dokazilo skladno z </w:t>
      </w:r>
      <w:r w:rsidRPr="00603865">
        <w:rPr>
          <w:rFonts w:ascii="Arial" w:hAnsi="Arial" w:cs="Arial"/>
        </w:rPr>
        <w:t>2 B točko obrazca OBR-2.06.</w:t>
      </w:r>
    </w:p>
    <w:p w14:paraId="6A094EF1" w14:textId="42D708B7" w:rsidR="00603865" w:rsidRPr="00BE53F8" w:rsidRDefault="00603865" w:rsidP="00BE53F8">
      <w:pPr>
        <w:tabs>
          <w:tab w:val="left" w:pos="1083"/>
        </w:tabs>
        <w:rPr>
          <w:rFonts w:cs="Arial"/>
        </w:rPr>
      </w:pPr>
    </w:p>
    <w:p w14:paraId="49EB094D" w14:textId="77777777" w:rsidR="00603865" w:rsidRDefault="00972234" w:rsidP="00603865">
      <w:pPr>
        <w:pStyle w:val="Odstavekseznama"/>
        <w:numPr>
          <w:ilvl w:val="0"/>
          <w:numId w:val="25"/>
        </w:numPr>
        <w:rPr>
          <w:rFonts w:ascii="Arial" w:hAnsi="Arial" w:cs="Arial"/>
          <w:b/>
        </w:rPr>
      </w:pPr>
      <w:r w:rsidRPr="00603865">
        <w:rPr>
          <w:rFonts w:ascii="Arial" w:hAnsi="Arial" w:cs="Arial"/>
          <w:b/>
        </w:rPr>
        <w:t>IZJAVA – DRUGO:</w:t>
      </w:r>
    </w:p>
    <w:p w14:paraId="42DD101F" w14:textId="061E0D25" w:rsidR="00972234" w:rsidRPr="00603865" w:rsidRDefault="00972234" w:rsidP="00603865">
      <w:pPr>
        <w:pStyle w:val="Odstavekseznama"/>
        <w:rPr>
          <w:rFonts w:ascii="Arial" w:hAnsi="Arial" w:cs="Arial"/>
          <w:b/>
        </w:rPr>
      </w:pPr>
      <w:r w:rsidRPr="00603865">
        <w:rPr>
          <w:rFonts w:ascii="Arial" w:hAnsi="Arial" w:cs="Arial"/>
        </w:rPr>
        <w:t>Izjavljamo, da nismo uvrščeni v evidenco poslovnih subjektov iz 35. člena Zakona o integriteti in preprečevanju korupcije (Uradni list RS, št. 69/11-UPB2 in 158/20) in nam ni na podlagi tega člena prepovedano poslovanje z naročnikom.</w:t>
      </w:r>
    </w:p>
    <w:p w14:paraId="35C0430A" w14:textId="77777777" w:rsidR="00972234" w:rsidRPr="00603865" w:rsidRDefault="00972234" w:rsidP="00972234">
      <w:pPr>
        <w:jc w:val="both"/>
        <w:rPr>
          <w:rFonts w:cs="Arial"/>
        </w:rPr>
      </w:pPr>
    </w:p>
    <w:p w14:paraId="2BD89EF1" w14:textId="77777777" w:rsidR="00972234" w:rsidRDefault="00972234" w:rsidP="00972234">
      <w:pPr>
        <w:jc w:val="both"/>
        <w:rPr>
          <w:rFonts w:cs="Arial"/>
        </w:rPr>
      </w:pPr>
    </w:p>
    <w:p w14:paraId="305641E4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2AA676" w14:textId="77777777" w:rsidR="00972234" w:rsidRDefault="00972234" w:rsidP="0097223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</w:t>
      </w:r>
      <w:bookmarkStart w:id="1" w:name="_GoBack"/>
      <w:bookmarkEnd w:id="1"/>
      <w:r>
        <w:rPr>
          <w:rFonts w:cs="Arial"/>
        </w:rPr>
        <w:t xml:space="preserve">     </w:t>
      </w:r>
      <w:r>
        <w:rPr>
          <w:rFonts w:cs="Arial"/>
        </w:rPr>
        <w:tab/>
        <w:t>Podpis zakonitega zastopnika in žig</w:t>
      </w:r>
    </w:p>
    <w:p w14:paraId="1740E685" w14:textId="77777777" w:rsidR="00972234" w:rsidRDefault="00972234" w:rsidP="00972234">
      <w:pPr>
        <w:rPr>
          <w:rFonts w:cs="Arial"/>
          <w:i/>
        </w:rPr>
      </w:pPr>
    </w:p>
    <w:p w14:paraId="2FD8344A" w14:textId="77777777" w:rsidR="00972234" w:rsidRDefault="00972234" w:rsidP="00972234">
      <w:pPr>
        <w:rPr>
          <w:rFonts w:cs="Arial"/>
          <w:i/>
        </w:rPr>
      </w:pPr>
    </w:p>
    <w:p w14:paraId="79D0C3B2" w14:textId="77777777" w:rsidR="00972234" w:rsidRDefault="00972234" w:rsidP="00972234">
      <w:pPr>
        <w:jc w:val="both"/>
        <w:rPr>
          <w:rFonts w:cs="Arial"/>
          <w:i/>
        </w:rPr>
      </w:pPr>
    </w:p>
    <w:p w14:paraId="41A3959E" w14:textId="77777777" w:rsidR="00972234" w:rsidRDefault="00972234" w:rsidP="00972234">
      <w:pPr>
        <w:jc w:val="both"/>
        <w:rPr>
          <w:rFonts w:cs="Arial"/>
          <w:i/>
        </w:rPr>
      </w:pPr>
    </w:p>
    <w:p w14:paraId="3BAFA936" w14:textId="77777777" w:rsidR="00972234" w:rsidRDefault="00972234" w:rsidP="00972234">
      <w:pPr>
        <w:jc w:val="both"/>
        <w:rPr>
          <w:rFonts w:cs="Arial"/>
          <w:i/>
        </w:rPr>
      </w:pPr>
    </w:p>
    <w:p w14:paraId="41F385D9" w14:textId="0FFE6537" w:rsidR="00972234" w:rsidRPr="00CF16A2" w:rsidRDefault="00972234" w:rsidP="009722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ponudbe.</w:t>
      </w:r>
      <w:r w:rsidRPr="00EF6753">
        <w:rPr>
          <w:rFonts w:cs="Arial"/>
          <w:i/>
        </w:rPr>
        <w:t xml:space="preserve"> </w:t>
      </w:r>
      <w:r>
        <w:rPr>
          <w:rFonts w:cs="Arial"/>
          <w:i/>
        </w:rPr>
        <w:t>Obrazec je tudi sestavni del pogodbe</w:t>
      </w:r>
      <w:r w:rsidR="00881614">
        <w:rPr>
          <w:rFonts w:cs="Arial"/>
          <w:i/>
        </w:rPr>
        <w:t>.</w:t>
      </w:r>
    </w:p>
    <w:sectPr w:rsidR="00972234" w:rsidRPr="00CF16A2" w:rsidSect="00001218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4C422" w14:textId="77777777" w:rsidR="004959B3" w:rsidRDefault="004959B3">
      <w:r>
        <w:separator/>
      </w:r>
    </w:p>
  </w:endnote>
  <w:endnote w:type="continuationSeparator" w:id="0">
    <w:p w14:paraId="16606A7D" w14:textId="77777777" w:rsidR="004959B3" w:rsidRDefault="00495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234015B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211D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ED845" w14:textId="77777777" w:rsidR="004959B3" w:rsidRDefault="004959B3">
      <w:r>
        <w:separator/>
      </w:r>
    </w:p>
  </w:footnote>
  <w:footnote w:type="continuationSeparator" w:id="0">
    <w:p w14:paraId="0D9B61E5" w14:textId="77777777" w:rsidR="004959B3" w:rsidRDefault="00495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A2F43DC" w14:paraId="1C51E7F4" w14:textId="77777777" w:rsidTr="6A2F43DC">
      <w:trPr>
        <w:trHeight w:val="300"/>
      </w:trPr>
      <w:tc>
        <w:tcPr>
          <w:tcW w:w="3020" w:type="dxa"/>
        </w:tcPr>
        <w:p w14:paraId="2B2CE95F" w14:textId="01825681" w:rsidR="6A2F43DC" w:rsidRDefault="6A2F43DC" w:rsidP="6A2F43DC">
          <w:pPr>
            <w:pStyle w:val="Glava"/>
            <w:ind w:left="-115"/>
          </w:pPr>
        </w:p>
      </w:tc>
      <w:tc>
        <w:tcPr>
          <w:tcW w:w="3020" w:type="dxa"/>
        </w:tcPr>
        <w:p w14:paraId="68B54980" w14:textId="648CAC7D" w:rsidR="6A2F43DC" w:rsidRDefault="6A2F43DC" w:rsidP="6A2F43DC">
          <w:pPr>
            <w:pStyle w:val="Glava"/>
            <w:jc w:val="center"/>
          </w:pPr>
        </w:p>
      </w:tc>
      <w:tc>
        <w:tcPr>
          <w:tcW w:w="3020" w:type="dxa"/>
        </w:tcPr>
        <w:p w14:paraId="1A95A017" w14:textId="13084299" w:rsidR="6A2F43DC" w:rsidRDefault="6A2F43DC" w:rsidP="6A2F43DC">
          <w:pPr>
            <w:pStyle w:val="Glava"/>
            <w:ind w:right="-115"/>
            <w:jc w:val="right"/>
          </w:pPr>
        </w:p>
      </w:tc>
    </w:tr>
  </w:tbl>
  <w:p w14:paraId="539274E2" w14:textId="378F4D3C" w:rsidR="6A2F43DC" w:rsidRDefault="6A2F43DC" w:rsidP="6A2F43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F05A24" w:rsidRPr="00F05A24" w14:paraId="42BD6E41" w14:textId="77777777" w:rsidTr="00F05A24">
      <w:tc>
        <w:tcPr>
          <w:tcW w:w="4039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23B82DA6" w14:textId="77777777" w:rsidR="00F05A24" w:rsidRPr="00F05A24" w:rsidRDefault="00F05A24" w:rsidP="00F05A24">
          <w:pPr>
            <w:ind w:right="6"/>
            <w:rPr>
              <w:rFonts w:cs="Arial"/>
              <w:b/>
              <w:color w:val="000000"/>
            </w:rPr>
          </w:pPr>
          <w:r w:rsidRPr="00F05A24">
            <w:rPr>
              <w:rFonts w:cs="Arial"/>
              <w:b/>
              <w:color w:val="000000"/>
            </w:rPr>
            <w:t>Zavod Republike Slovenije</w:t>
          </w:r>
        </w:p>
        <w:p w14:paraId="6BBC0CC6" w14:textId="77777777" w:rsidR="00F05A24" w:rsidRPr="00F05A24" w:rsidRDefault="00F05A24" w:rsidP="00F05A24">
          <w:pPr>
            <w:ind w:right="6"/>
            <w:rPr>
              <w:rFonts w:cs="Arial"/>
              <w:b/>
              <w:color w:val="000000"/>
            </w:rPr>
          </w:pPr>
          <w:r w:rsidRPr="00F05A24">
            <w:rPr>
              <w:rFonts w:cs="Arial"/>
              <w:b/>
              <w:color w:val="000000"/>
            </w:rPr>
            <w:t>za blagovne rezerve</w:t>
          </w:r>
        </w:p>
        <w:p w14:paraId="2842EF1C" w14:textId="77777777" w:rsidR="00F05A24" w:rsidRPr="00F05A24" w:rsidRDefault="00F05A24" w:rsidP="00F05A24">
          <w:pPr>
            <w:ind w:right="6"/>
            <w:rPr>
              <w:rFonts w:cs="Arial"/>
              <w:color w:val="000000"/>
              <w:spacing w:val="-2"/>
            </w:rPr>
          </w:pPr>
        </w:p>
        <w:p w14:paraId="2ADBBD4B" w14:textId="77777777" w:rsidR="00F05A24" w:rsidRPr="00F05A24" w:rsidRDefault="00F05A24" w:rsidP="00F05A24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F05A24">
            <w:rPr>
              <w:rFonts w:cs="Arial"/>
              <w:color w:val="000000"/>
              <w:spacing w:val="-2"/>
            </w:rPr>
            <w:t>Dunajska cesta 106, SI-1000 Ljubljana</w:t>
          </w:r>
        </w:p>
        <w:p w14:paraId="4AF9C1F5" w14:textId="77777777" w:rsidR="00F05A24" w:rsidRPr="00F05A24" w:rsidRDefault="00F05A24" w:rsidP="00F05A24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F05A24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6A92BA6E" w14:textId="77777777" w:rsidR="00F05A24" w:rsidRPr="00F05A24" w:rsidRDefault="00F05A24" w:rsidP="00F05A24">
          <w:pPr>
            <w:jc w:val="center"/>
            <w:rPr>
              <w:rFonts w:cs="Arial"/>
              <w:color w:val="000000"/>
            </w:rPr>
          </w:pPr>
          <w:r w:rsidRPr="00F05A24">
            <w:rPr>
              <w:rFonts w:cs="Arial"/>
              <w:noProof/>
              <w:color w:val="000000"/>
            </w:rPr>
            <w:drawing>
              <wp:inline distT="0" distB="0" distL="0" distR="0" wp14:anchorId="27C30977" wp14:editId="004ED8E0">
                <wp:extent cx="619125" cy="714375"/>
                <wp:effectExtent l="0" t="0" r="9525" b="9525"/>
                <wp:docPr id="3" name="Slika 9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9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1A06F36B" w14:textId="77777777" w:rsidR="00F05A24" w:rsidRPr="00F05A24" w:rsidRDefault="00F05A24" w:rsidP="00F05A24">
          <w:pPr>
            <w:tabs>
              <w:tab w:val="left" w:pos="1309"/>
              <w:tab w:val="center" w:pos="4536"/>
              <w:tab w:val="right" w:pos="907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F05A24">
            <w:rPr>
              <w:rFonts w:cs="Arial"/>
              <w:color w:val="000000"/>
              <w:sz w:val="20"/>
              <w:szCs w:val="20"/>
            </w:rPr>
            <w:tab/>
            <w:t xml:space="preserve">T: </w:t>
          </w:r>
          <w:r w:rsidRPr="00F05A24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17B5011A" w14:textId="77777777" w:rsidR="00F05A24" w:rsidRPr="00F05A24" w:rsidRDefault="00F05A24" w:rsidP="00F05A24">
          <w:pPr>
            <w:tabs>
              <w:tab w:val="left" w:pos="1309"/>
              <w:tab w:val="center" w:pos="4536"/>
              <w:tab w:val="right" w:pos="9072"/>
            </w:tabs>
            <w:rPr>
              <w:rFonts w:cs="Arial"/>
              <w:color w:val="000000"/>
              <w:sz w:val="20"/>
              <w:szCs w:val="20"/>
            </w:rPr>
          </w:pPr>
          <w:r w:rsidRPr="00F05A24">
            <w:rPr>
              <w:rFonts w:cs="Arial"/>
              <w:color w:val="000000"/>
              <w:sz w:val="20"/>
              <w:szCs w:val="20"/>
            </w:rPr>
            <w:tab/>
            <w:t xml:space="preserve">E: </w:t>
          </w:r>
          <w:hyperlink w:history="1">
            <w:r w:rsidRPr="00F05A24">
              <w:rPr>
                <w:rFonts w:cs="Arial"/>
                <w:color w:val="0000FF"/>
                <w:sz w:val="20"/>
                <w:szCs w:val="20"/>
                <w:u w:val="single"/>
              </w:rPr>
              <w:t>info@dbr.si</w:t>
            </w:r>
          </w:hyperlink>
        </w:p>
        <w:p w14:paraId="15F802E3" w14:textId="77777777" w:rsidR="00F05A24" w:rsidRPr="00F05A24" w:rsidRDefault="00F05A24" w:rsidP="00F05A24">
          <w:pPr>
            <w:tabs>
              <w:tab w:val="left" w:pos="1309"/>
            </w:tabs>
            <w:rPr>
              <w:color w:val="0000FF"/>
              <w:u w:val="single"/>
            </w:rPr>
          </w:pPr>
          <w:r w:rsidRPr="00F05A24">
            <w:rPr>
              <w:rFonts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F05A24">
              <w:rPr>
                <w:rFonts w:cs="Arial"/>
                <w:color w:val="0000FF"/>
                <w:sz w:val="20"/>
                <w:szCs w:val="20"/>
                <w:u w:val="single"/>
              </w:rPr>
              <w:t>www.dbr.si</w:t>
            </w:r>
          </w:hyperlink>
        </w:p>
        <w:p w14:paraId="66937A08" w14:textId="77777777" w:rsidR="00F05A24" w:rsidRPr="00F05A24" w:rsidRDefault="00F05A24" w:rsidP="00F05A24">
          <w:pPr>
            <w:tabs>
              <w:tab w:val="left" w:pos="1309"/>
            </w:tabs>
            <w:rPr>
              <w:color w:val="000000"/>
            </w:rPr>
          </w:pPr>
        </w:p>
      </w:tc>
    </w:tr>
    <w:tr w:rsidR="00F05A24" w:rsidRPr="00F05A24" w14:paraId="497BA703" w14:textId="77777777" w:rsidTr="00F05A24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83B9C49" w14:textId="77777777" w:rsidR="00F05A24" w:rsidRPr="00F05A24" w:rsidRDefault="00F05A24" w:rsidP="00F05A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1E79335" w14:textId="77777777" w:rsidR="00F05A24" w:rsidRPr="00F05A24" w:rsidRDefault="00F05A24" w:rsidP="00F05A2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C07274E" w14:textId="7C5353B0" w:rsidR="00F05A24" w:rsidRPr="00F05A24" w:rsidRDefault="00F05A24" w:rsidP="00F05A24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F05A24">
            <w:rPr>
              <w:rFonts w:cs="Arial"/>
              <w:sz w:val="16"/>
              <w:szCs w:val="16"/>
            </w:rPr>
            <w:t>OBR</w:t>
          </w:r>
          <w:proofErr w:type="spellEnd"/>
          <w:r w:rsidRPr="00F05A24">
            <w:rPr>
              <w:rFonts w:cs="Arial"/>
              <w:sz w:val="16"/>
              <w:szCs w:val="16"/>
            </w:rPr>
            <w:t xml:space="preserve"> – 2.</w:t>
          </w:r>
          <w:r>
            <w:rPr>
              <w:rFonts w:cs="Arial"/>
              <w:sz w:val="16"/>
              <w:szCs w:val="16"/>
            </w:rPr>
            <w:t>17</w:t>
          </w:r>
        </w:p>
      </w:tc>
    </w:tr>
  </w:tbl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4147EB"/>
    <w:multiLevelType w:val="hybridMultilevel"/>
    <w:tmpl w:val="71D461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481CE8"/>
    <w:multiLevelType w:val="hybridMultilevel"/>
    <w:tmpl w:val="223EF46A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161996"/>
    <w:multiLevelType w:val="hybridMultilevel"/>
    <w:tmpl w:val="A83ED0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7A7E81"/>
    <w:multiLevelType w:val="hybridMultilevel"/>
    <w:tmpl w:val="B9FA3D4A"/>
    <w:lvl w:ilvl="0" w:tplc="7D0470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5A1116"/>
    <w:multiLevelType w:val="hybridMultilevel"/>
    <w:tmpl w:val="7158B9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20"/>
  </w:num>
  <w:num w:numId="8">
    <w:abstractNumId w:val="16"/>
  </w:num>
  <w:num w:numId="9">
    <w:abstractNumId w:val="18"/>
  </w:num>
  <w:num w:numId="10">
    <w:abstractNumId w:val="19"/>
  </w:num>
  <w:num w:numId="11">
    <w:abstractNumId w:val="10"/>
  </w:num>
  <w:num w:numId="12">
    <w:abstractNumId w:val="7"/>
  </w:num>
  <w:num w:numId="13">
    <w:abstractNumId w:val="21"/>
  </w:num>
  <w:num w:numId="14">
    <w:abstractNumId w:val="12"/>
  </w:num>
  <w:num w:numId="15">
    <w:abstractNumId w:val="13"/>
  </w:num>
  <w:num w:numId="16">
    <w:abstractNumId w:val="11"/>
  </w:num>
  <w:num w:numId="17">
    <w:abstractNumId w:val="4"/>
  </w:num>
  <w:num w:numId="18">
    <w:abstractNumId w:val="8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9"/>
  </w:num>
  <w:num w:numId="23">
    <w:abstractNumId w:val="22"/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27B53"/>
    <w:rsid w:val="0003149D"/>
    <w:rsid w:val="00036A6D"/>
    <w:rsid w:val="000412BC"/>
    <w:rsid w:val="00041EB9"/>
    <w:rsid w:val="00042D0E"/>
    <w:rsid w:val="00046CE2"/>
    <w:rsid w:val="0005065F"/>
    <w:rsid w:val="0005095E"/>
    <w:rsid w:val="000576FB"/>
    <w:rsid w:val="00057D92"/>
    <w:rsid w:val="00080859"/>
    <w:rsid w:val="00095E4B"/>
    <w:rsid w:val="00096243"/>
    <w:rsid w:val="00096BE4"/>
    <w:rsid w:val="000C2019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2FD4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53D34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58F1"/>
    <w:rsid w:val="004959B3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03865"/>
    <w:rsid w:val="006110C9"/>
    <w:rsid w:val="0061133D"/>
    <w:rsid w:val="00612663"/>
    <w:rsid w:val="006163B7"/>
    <w:rsid w:val="006263E0"/>
    <w:rsid w:val="006315C1"/>
    <w:rsid w:val="0063362F"/>
    <w:rsid w:val="00645D77"/>
    <w:rsid w:val="0065152F"/>
    <w:rsid w:val="00662D8F"/>
    <w:rsid w:val="0066332D"/>
    <w:rsid w:val="00670A28"/>
    <w:rsid w:val="00670D1D"/>
    <w:rsid w:val="006711A5"/>
    <w:rsid w:val="006776D7"/>
    <w:rsid w:val="006B382D"/>
    <w:rsid w:val="006D3E51"/>
    <w:rsid w:val="006D59F7"/>
    <w:rsid w:val="006E0D7C"/>
    <w:rsid w:val="006E377F"/>
    <w:rsid w:val="006F44F5"/>
    <w:rsid w:val="006F758E"/>
    <w:rsid w:val="007033C0"/>
    <w:rsid w:val="007339CB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1614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E6C81"/>
    <w:rsid w:val="008F3E2F"/>
    <w:rsid w:val="009021B7"/>
    <w:rsid w:val="00913CF8"/>
    <w:rsid w:val="009211DD"/>
    <w:rsid w:val="00941211"/>
    <w:rsid w:val="009458B9"/>
    <w:rsid w:val="00945B2B"/>
    <w:rsid w:val="00946104"/>
    <w:rsid w:val="009514DD"/>
    <w:rsid w:val="0095198A"/>
    <w:rsid w:val="00952A0E"/>
    <w:rsid w:val="00953938"/>
    <w:rsid w:val="00955B38"/>
    <w:rsid w:val="00965BB4"/>
    <w:rsid w:val="00972234"/>
    <w:rsid w:val="00982720"/>
    <w:rsid w:val="00982BAF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B50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53F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15AA"/>
    <w:rsid w:val="00C340B6"/>
    <w:rsid w:val="00C367B8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684E"/>
    <w:rsid w:val="00D77C8B"/>
    <w:rsid w:val="00D8275B"/>
    <w:rsid w:val="00D83E17"/>
    <w:rsid w:val="00D84490"/>
    <w:rsid w:val="00D92C6A"/>
    <w:rsid w:val="00D95FF4"/>
    <w:rsid w:val="00DA0B86"/>
    <w:rsid w:val="00DA16E1"/>
    <w:rsid w:val="00DA5B0A"/>
    <w:rsid w:val="00DB3E61"/>
    <w:rsid w:val="00DB421D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05A24"/>
    <w:rsid w:val="00F117FA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B507F"/>
    <w:rsid w:val="00FC4EB7"/>
    <w:rsid w:val="00FC6CF0"/>
    <w:rsid w:val="00FD2371"/>
    <w:rsid w:val="00FD3B82"/>
    <w:rsid w:val="00FD6770"/>
    <w:rsid w:val="00FD7CCD"/>
    <w:rsid w:val="00FE34E9"/>
    <w:rsid w:val="00FE6A48"/>
    <w:rsid w:val="00FF139A"/>
    <w:rsid w:val="00FF184E"/>
    <w:rsid w:val="00FF1B9E"/>
    <w:rsid w:val="00FF1C9D"/>
    <w:rsid w:val="03F6824A"/>
    <w:rsid w:val="286F3946"/>
    <w:rsid w:val="2EB1A05B"/>
    <w:rsid w:val="556CD259"/>
    <w:rsid w:val="63D0E368"/>
    <w:rsid w:val="65403B69"/>
    <w:rsid w:val="6A2F43DC"/>
    <w:rsid w:val="7936C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9458B9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86E15E57DF7940AA88D24F455FE3C3" ma:contentTypeVersion="18" ma:contentTypeDescription="Ustvari nov dokument." ma:contentTypeScope="" ma:versionID="2a4d3d410e4118b8b7309f9f37610027">
  <xsd:schema xmlns:xsd="http://www.w3.org/2001/XMLSchema" xmlns:xs="http://www.w3.org/2001/XMLSchema" xmlns:p="http://schemas.microsoft.com/office/2006/metadata/properties" xmlns:ns3="19f0010c-e658-44e9-b5c8-e293e94e22c7" xmlns:ns4="b6ebd590-59db-4b06-9997-a1fa7a854286" targetNamespace="http://schemas.microsoft.com/office/2006/metadata/properties" ma:root="true" ma:fieldsID="afda6adf00b411e7275d0edf991a3c14" ns3:_="" ns4:_="">
    <xsd:import namespace="19f0010c-e658-44e9-b5c8-e293e94e22c7"/>
    <xsd:import namespace="b6ebd590-59db-4b06-9997-a1fa7a85428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0010c-e658-44e9-b5c8-e293e94e22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bd590-59db-4b06-9997-a1fa7a854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9f0010c-e658-44e9-b5c8-e293e94e22c7">
      <UserInfo>
        <DisplayName/>
        <AccountId xsi:nil="true"/>
        <AccountType/>
      </UserInfo>
    </SharedWithUsers>
    <_activity xmlns="b6ebd590-59db-4b06-9997-a1fa7a854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D107B3-866F-4C74-8221-30CA9AFA8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0010c-e658-44e9-b5c8-e293e94e22c7"/>
    <ds:schemaRef ds:uri="b6ebd590-59db-4b06-9997-a1fa7a854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6ebd590-59db-4b06-9997-a1fa7a854286"/>
    <ds:schemaRef ds:uri="19f0010c-e658-44e9-b5c8-e293e94e22c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BDAF94-35F9-4013-80DC-CFB8D862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243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4</cp:revision>
  <cp:lastPrinted>2016-01-04T14:36:00Z</cp:lastPrinted>
  <dcterms:created xsi:type="dcterms:W3CDTF">2025-02-27T12:28:00Z</dcterms:created>
  <dcterms:modified xsi:type="dcterms:W3CDTF">2025-03-27T08:08:00Z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  <property fmtid="{D5CDD505-2E9C-101B-9397-08002B2CF9AE}" pid="3" name="MediaServiceImageTags">
    <vt:lpwstr/>
  </property>
</Properties>
</file>